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07B27" w14:textId="11CF76BF" w:rsidR="006C5A11" w:rsidRDefault="006C5A11" w:rsidP="006C5A11">
      <w:pPr>
        <w:pStyle w:val="NoSpacing"/>
      </w:pPr>
      <w:r>
        <w:rPr>
          <w:u w:val="single"/>
        </w:rPr>
        <w:t>Robert FULLER</w:t>
      </w:r>
      <w:r>
        <w:t xml:space="preserve">      </w:t>
      </w:r>
      <w:r>
        <w:t>(fl.14</w:t>
      </w:r>
      <w:r>
        <w:t>16</w:t>
      </w:r>
      <w:r>
        <w:t>)</w:t>
      </w:r>
    </w:p>
    <w:p w14:paraId="78D1407C" w14:textId="77777777" w:rsidR="006C5A11" w:rsidRDefault="006C5A11" w:rsidP="006C5A11">
      <w:pPr>
        <w:pStyle w:val="NoSpacing"/>
      </w:pPr>
      <w:r>
        <w:t>of the diocese of Exeter.</w:t>
      </w:r>
    </w:p>
    <w:p w14:paraId="0EA3D387" w14:textId="77777777" w:rsidR="006C5A11" w:rsidRDefault="006C5A11" w:rsidP="006C5A11">
      <w:pPr>
        <w:pStyle w:val="NoSpacing"/>
      </w:pPr>
    </w:p>
    <w:p w14:paraId="3DF6ACE6" w14:textId="77777777" w:rsidR="006C5A11" w:rsidRDefault="006C5A11" w:rsidP="006C5A11">
      <w:pPr>
        <w:pStyle w:val="NoSpacing"/>
      </w:pPr>
    </w:p>
    <w:p w14:paraId="3B53B8A4" w14:textId="4FDDE6B4" w:rsidR="006C5A11" w:rsidRDefault="006C5A11" w:rsidP="006C5A11">
      <w:pPr>
        <w:pStyle w:val="NoSpacing"/>
      </w:pPr>
      <w:r>
        <w:t>12 May1416</w:t>
      </w:r>
      <w:r>
        <w:tab/>
        <w:t xml:space="preserve">He was ordained to his first tonsure in </w:t>
      </w:r>
      <w:r>
        <w:t>Plymouth</w:t>
      </w:r>
      <w:r>
        <w:t>, Devon.</w:t>
      </w:r>
    </w:p>
    <w:p w14:paraId="15DF3130" w14:textId="07847C77" w:rsidR="006C5A11" w:rsidRDefault="006C5A11" w:rsidP="006C5A11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2E6ECE76" w14:textId="77777777" w:rsidR="006C5A11" w:rsidRDefault="006C5A11" w:rsidP="006C5A11">
      <w:pPr>
        <w:pStyle w:val="NoSpacing"/>
      </w:pPr>
    </w:p>
    <w:p w14:paraId="6BF35E67" w14:textId="77777777" w:rsidR="006C5A11" w:rsidRDefault="006C5A11" w:rsidP="006C5A11">
      <w:pPr>
        <w:pStyle w:val="NoSpacing"/>
      </w:pPr>
    </w:p>
    <w:p w14:paraId="727997F1" w14:textId="77777777" w:rsidR="006C5A11" w:rsidRPr="00752FA6" w:rsidRDefault="006C5A11" w:rsidP="006C5A11">
      <w:pPr>
        <w:pStyle w:val="NoSpacing"/>
      </w:pPr>
      <w:r>
        <w:t>9 August 2019</w:t>
      </w:r>
    </w:p>
    <w:p w14:paraId="01066423" w14:textId="5B4C922C" w:rsidR="006B2F86" w:rsidRPr="006C5A11" w:rsidRDefault="006C5A11" w:rsidP="00E71FC3">
      <w:pPr>
        <w:pStyle w:val="NoSpacing"/>
      </w:pPr>
    </w:p>
    <w:sectPr w:rsidR="006B2F86" w:rsidRPr="006C5A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CE22C" w14:textId="77777777" w:rsidR="006C5A11" w:rsidRDefault="006C5A11" w:rsidP="00E71FC3">
      <w:pPr>
        <w:spacing w:after="0" w:line="240" w:lineRule="auto"/>
      </w:pPr>
      <w:r>
        <w:separator/>
      </w:r>
    </w:p>
  </w:endnote>
  <w:endnote w:type="continuationSeparator" w:id="0">
    <w:p w14:paraId="1634CB52" w14:textId="77777777" w:rsidR="006C5A11" w:rsidRDefault="006C5A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BD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C3F5F" w14:textId="77777777" w:rsidR="006C5A11" w:rsidRDefault="006C5A11" w:rsidP="00E71FC3">
      <w:pPr>
        <w:spacing w:after="0" w:line="240" w:lineRule="auto"/>
      </w:pPr>
      <w:r>
        <w:separator/>
      </w:r>
    </w:p>
  </w:footnote>
  <w:footnote w:type="continuationSeparator" w:id="0">
    <w:p w14:paraId="3A813DE9" w14:textId="77777777" w:rsidR="006C5A11" w:rsidRDefault="006C5A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11"/>
    <w:rsid w:val="001A7C09"/>
    <w:rsid w:val="00577BD5"/>
    <w:rsid w:val="00656CBA"/>
    <w:rsid w:val="006A1F77"/>
    <w:rsid w:val="006C5A1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9C8B8"/>
  <w15:chartTrackingRefBased/>
  <w15:docId w15:val="{66EFE0F1-9E6D-4863-BA0F-18F64C39F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2019-08-09T20:53:00Z</dcterms:created>
  <dcterms:modified xsi:type="dcterms:W3CDTF">2019-08-09T20:55:00Z</dcterms:modified>
</cp:coreProperties>
</file>